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2A9ED" w14:textId="77777777" w:rsidR="003B1762" w:rsidRDefault="003B1762" w:rsidP="003B1762">
      <w:pPr>
        <w:pStyle w:val="NoSpacing"/>
      </w:pPr>
      <w:r>
        <w:rPr>
          <w:u w:val="single"/>
        </w:rPr>
        <w:t>John UMFREY</w:t>
      </w:r>
      <w:r>
        <w:t xml:space="preserve">      </w:t>
      </w:r>
      <w:r>
        <w:t>(fl.1423)</w:t>
      </w:r>
    </w:p>
    <w:p w14:paraId="51FD9DEC" w14:textId="77777777" w:rsidR="003B1762" w:rsidRDefault="003B1762" w:rsidP="003B1762">
      <w:pPr>
        <w:pStyle w:val="NoSpacing"/>
      </w:pPr>
    </w:p>
    <w:p w14:paraId="09A042C0" w14:textId="77777777" w:rsidR="003B1762" w:rsidRDefault="003B1762" w:rsidP="003B1762">
      <w:pPr>
        <w:pStyle w:val="NoSpacing"/>
      </w:pPr>
    </w:p>
    <w:p w14:paraId="642D7552" w14:textId="77777777" w:rsidR="003B1762" w:rsidRDefault="003B1762" w:rsidP="003B1762">
      <w:pPr>
        <w:pStyle w:val="NoSpacing"/>
      </w:pPr>
      <w:r>
        <w:t xml:space="preserve">  6 Nov.1423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Nuneaton, </w:t>
      </w:r>
    </w:p>
    <w:p w14:paraId="3EFAC61F" w14:textId="77777777" w:rsidR="003B1762" w:rsidRDefault="003B1762" w:rsidP="003B1762">
      <w:pPr>
        <w:pStyle w:val="NoSpacing"/>
      </w:pPr>
      <w:r>
        <w:tab/>
      </w:r>
      <w:r>
        <w:tab/>
        <w:t>Warwickshire, into lands of Elizabeth, Lady Clinton(q.v.).</w:t>
      </w:r>
    </w:p>
    <w:p w14:paraId="358F6C5A" w14:textId="77777777" w:rsidR="003B1762" w:rsidRDefault="003B1762" w:rsidP="003B1762">
      <w:pPr>
        <w:pStyle w:val="NoSpacing"/>
      </w:pPr>
      <w:r>
        <w:tab/>
      </w:r>
      <w:r>
        <w:tab/>
        <w:t xml:space="preserve">(www.inquisitionspostmortem.ac.uk  ref. </w:t>
      </w:r>
      <w:proofErr w:type="spellStart"/>
      <w:r>
        <w:t>eCIPM</w:t>
      </w:r>
      <w:proofErr w:type="spellEnd"/>
      <w:r>
        <w:t xml:space="preserve">  22-344)</w:t>
      </w:r>
    </w:p>
    <w:p w14:paraId="5A3C9169" w14:textId="77777777" w:rsidR="003B1762" w:rsidRDefault="003B1762" w:rsidP="003B1762">
      <w:pPr>
        <w:pStyle w:val="NoSpacing"/>
      </w:pPr>
    </w:p>
    <w:p w14:paraId="60A34561" w14:textId="77777777" w:rsidR="003B1762" w:rsidRDefault="003B1762" w:rsidP="003B1762">
      <w:pPr>
        <w:pStyle w:val="NoSpacing"/>
      </w:pPr>
    </w:p>
    <w:p w14:paraId="72A98B14" w14:textId="77777777" w:rsidR="003B1762" w:rsidRPr="00BA4359" w:rsidRDefault="003B1762" w:rsidP="003B1762">
      <w:pPr>
        <w:pStyle w:val="NoSpacing"/>
      </w:pPr>
      <w:r>
        <w:t>9 August 2019</w:t>
      </w:r>
    </w:p>
    <w:p w14:paraId="34D5D082" w14:textId="21E5CBA8" w:rsidR="006B2F86" w:rsidRPr="003B1762" w:rsidRDefault="003B1762" w:rsidP="00E71FC3">
      <w:pPr>
        <w:pStyle w:val="NoSpacing"/>
      </w:pPr>
      <w:bookmarkStart w:id="0" w:name="_GoBack"/>
      <w:bookmarkEnd w:id="0"/>
    </w:p>
    <w:sectPr w:rsidR="006B2F86" w:rsidRPr="003B17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DAA34" w14:textId="77777777" w:rsidR="003B1762" w:rsidRDefault="003B1762" w:rsidP="00E71FC3">
      <w:pPr>
        <w:spacing w:after="0" w:line="240" w:lineRule="auto"/>
      </w:pPr>
      <w:r>
        <w:separator/>
      </w:r>
    </w:p>
  </w:endnote>
  <w:endnote w:type="continuationSeparator" w:id="0">
    <w:p w14:paraId="253A26D8" w14:textId="77777777" w:rsidR="003B1762" w:rsidRDefault="003B17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8D12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CDD47" w14:textId="77777777" w:rsidR="003B1762" w:rsidRDefault="003B1762" w:rsidP="00E71FC3">
      <w:pPr>
        <w:spacing w:after="0" w:line="240" w:lineRule="auto"/>
      </w:pPr>
      <w:r>
        <w:separator/>
      </w:r>
    </w:p>
  </w:footnote>
  <w:footnote w:type="continuationSeparator" w:id="0">
    <w:p w14:paraId="03C5EF99" w14:textId="77777777" w:rsidR="003B1762" w:rsidRDefault="003B17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762"/>
    <w:rsid w:val="001A7C09"/>
    <w:rsid w:val="003B176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59661"/>
  <w15:chartTrackingRefBased/>
  <w15:docId w15:val="{E97F61B8-743A-4514-8DF4-17CE347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2019-08-09T20:27:00Z</dcterms:created>
  <dcterms:modified xsi:type="dcterms:W3CDTF">2019-08-09T20:27:00Z</dcterms:modified>
</cp:coreProperties>
</file>